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Middlesbrough South and East Cleveland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Middlesbrough South and East Cleveland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Middlesbrough South and East Cleveland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Middlesbrough South and East Cleveland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Middlesbrough South and East Cleveland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Middlesbrough South and East Cleveland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Middlesbrough South and East Cleveland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Middlesbrough South and East Cleveland is estimated to be </w:t>
      </w:r>
      <w:r w:rsidRPr="00773DF7">
        <w:rPr>
          <w:rFonts w:ascii="Libre Franklin Light" w:eastAsia="Times New Roman" w:hAnsi="Libre Franklin Light" w:cs="Calibri Light"/>
          <w:b/>
          <w:bCs/>
          <w:color w:val="C45911" w:themeColor="accent2" w:themeShade="BF"/>
        </w:rPr>
        <w:t xml:space="preserve">£1,521,583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Middlesbrough South and East Cleveland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Middlesbrough South and East Cleveland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Middlesbrough South and East Cleveland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Middlesbrough South and East Cleveland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dlesbrough South and East Cleve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Middlesbrough South and East Cleveland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dlesbrough South and East Cleve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Middlesbrough South and East Cleveland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Middlesbrough South and East Cleveland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dlesbrough South and East Cleve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Middlesbrough South and East Cleveland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Middlesbrough South and East Cleveland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Middlesbrough South and East Cleveland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Middlesbrough South and East Cleveland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Middlesbrough South and East Cleveland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Middlesbrough South and East Cleveland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£1,521,583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Middlesbrough South and East Cleveland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£24,784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£512,549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£36,717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£10,327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£18,932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£918,274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£1,521,583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Middlesbrough South and East Cleveland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Middlesbrough South and East Cleveland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 South and East Cleveland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 South and East Cleveland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 South and East Cleveland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 South and East Cleveland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Middlesbrough South and East Cleveland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Middlesbrough South and East Cleveland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Middlesbrough South and East Cleveland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Middlesbrough South and East Cleveland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Middlesbrough South and East Cleveland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Middlesbrough South and East Cleveland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F4DB690-731F-4D3F-B250-15D3C18BC58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